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Derbyshire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Derbyshire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Derbyshire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Derbyshire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Derbyshire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Derbyshire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South Derbyshire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Derbyshire is estimated to be </w:t>
      </w:r>
      <w:r w:rsidRPr="00773DF7">
        <w:rPr>
          <w:rFonts w:ascii="Libre Franklin Light" w:eastAsia="Times New Roman" w:hAnsi="Libre Franklin Light" w:cs="Calibri Light"/>
          <w:b/>
          <w:bCs/>
          <w:color w:val="C45911" w:themeColor="accent2" w:themeShade="BF"/>
        </w:rPr>
        <w:t xml:space="preserve">£1,168,477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Derbyshire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Derbyshire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Derby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Derbyshire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Derby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Derbyshire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Derbyshire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Derby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Derbyshire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Derbyshire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Derbyshire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Derbyshire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Derbyshire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Derbyshire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£1,168,477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Derbyshire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£19,033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£393,604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£705,175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£1,168,477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Derbyshire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Derbyshire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Derbyshire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Derbyshire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Derbyshire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Derbyshire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Derbyshire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Derbyshire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98E0190-F144-4088-9B8C-827EA28ACA9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